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89A" w:rsidRDefault="002E589A" w:rsidP="002E589A">
      <w:pPr>
        <w:pStyle w:val="NoSpacing"/>
      </w:pPr>
      <w:r>
        <w:rPr>
          <w:u w:val="single"/>
        </w:rPr>
        <w:t>Roger LEDERED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2E589A" w:rsidRDefault="002E589A" w:rsidP="002E589A">
      <w:pPr>
        <w:pStyle w:val="NoSpacing"/>
      </w:pPr>
    </w:p>
    <w:p w:rsidR="002E589A" w:rsidRDefault="002E589A" w:rsidP="002E589A">
      <w:pPr>
        <w:pStyle w:val="NoSpacing"/>
      </w:pPr>
    </w:p>
    <w:p w:rsidR="002E589A" w:rsidRDefault="002E589A" w:rsidP="002E589A">
      <w:pPr>
        <w:pStyle w:val="NoSpacing"/>
      </w:pPr>
      <w:r>
        <w:t>14 Dec.1422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Yeovil, </w:t>
      </w:r>
    </w:p>
    <w:p w:rsidR="002E589A" w:rsidRDefault="002E589A" w:rsidP="002E589A">
      <w:pPr>
        <w:pStyle w:val="NoSpacing"/>
      </w:pPr>
      <w:r>
        <w:tab/>
      </w:r>
      <w:r>
        <w:tab/>
        <w:t xml:space="preserve">Somerset, into lands of the late Sir John </w:t>
      </w:r>
      <w:proofErr w:type="spellStart"/>
      <w:r>
        <w:t>Chiddiok</w:t>
      </w:r>
      <w:proofErr w:type="spellEnd"/>
      <w:r>
        <w:t>(q.v.).</w:t>
      </w:r>
    </w:p>
    <w:p w:rsidR="002E589A" w:rsidRDefault="002E589A" w:rsidP="002E58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22-208)</w:t>
      </w:r>
    </w:p>
    <w:p w:rsidR="002E589A" w:rsidRDefault="002E589A" w:rsidP="002E589A">
      <w:pPr>
        <w:pStyle w:val="NoSpacing"/>
      </w:pPr>
    </w:p>
    <w:p w:rsidR="002E589A" w:rsidRDefault="002E589A" w:rsidP="002E589A">
      <w:pPr>
        <w:pStyle w:val="NoSpacing"/>
      </w:pPr>
    </w:p>
    <w:p w:rsidR="002E589A" w:rsidRPr="00427CAE" w:rsidRDefault="002E589A" w:rsidP="002E589A">
      <w:pPr>
        <w:pStyle w:val="NoSpacing"/>
      </w:pPr>
      <w:r>
        <w:t>11 July 2017</w:t>
      </w:r>
    </w:p>
    <w:p w:rsidR="006B2F86" w:rsidRPr="002E589A" w:rsidRDefault="002E589A" w:rsidP="00E71FC3">
      <w:pPr>
        <w:pStyle w:val="NoSpacing"/>
      </w:pPr>
      <w:bookmarkStart w:id="0" w:name="_GoBack"/>
      <w:bookmarkEnd w:id="0"/>
    </w:p>
    <w:sectPr w:rsidR="006B2F86" w:rsidRPr="002E58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89A" w:rsidRDefault="002E589A" w:rsidP="00E71FC3">
      <w:pPr>
        <w:spacing w:after="0" w:line="240" w:lineRule="auto"/>
      </w:pPr>
      <w:r>
        <w:separator/>
      </w:r>
    </w:p>
  </w:endnote>
  <w:endnote w:type="continuationSeparator" w:id="0">
    <w:p w:rsidR="002E589A" w:rsidRDefault="002E58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89A" w:rsidRDefault="002E589A" w:rsidP="00E71FC3">
      <w:pPr>
        <w:spacing w:after="0" w:line="240" w:lineRule="auto"/>
      </w:pPr>
      <w:r>
        <w:separator/>
      </w:r>
    </w:p>
  </w:footnote>
  <w:footnote w:type="continuationSeparator" w:id="0">
    <w:p w:rsidR="002E589A" w:rsidRDefault="002E58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89A"/>
    <w:rsid w:val="001A7C09"/>
    <w:rsid w:val="002E589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B73DA"/>
  <w15:chartTrackingRefBased/>
  <w15:docId w15:val="{1B001ED7-280B-4548-B8DD-FEB6E7AB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2017-07-11T19:53:00Z</dcterms:created>
  <dcterms:modified xsi:type="dcterms:W3CDTF">2017-07-11T19:53:00Z</dcterms:modified>
</cp:coreProperties>
</file>